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5FEC" w14:textId="5099A090" w:rsidR="00C20F9A" w:rsidRPr="00C20F9A" w:rsidRDefault="00997F14" w:rsidP="00C20F9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20F9A" w:rsidRPr="00C20F9A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8E4DB1">
        <w:rPr>
          <w:rFonts w:ascii="Corbel" w:hAnsi="Corbel"/>
          <w:bCs/>
          <w:i/>
          <w:lang w:eastAsia="ar-SA"/>
        </w:rPr>
        <w:t>61</w:t>
      </w:r>
      <w:r w:rsidR="00C20F9A" w:rsidRPr="00C20F9A">
        <w:rPr>
          <w:rFonts w:ascii="Corbel" w:hAnsi="Corbel"/>
          <w:bCs/>
          <w:i/>
          <w:lang w:eastAsia="ar-SA"/>
        </w:rPr>
        <w:t>/202</w:t>
      </w:r>
      <w:r w:rsidR="008E4DB1">
        <w:rPr>
          <w:rFonts w:ascii="Corbel" w:hAnsi="Corbel"/>
          <w:bCs/>
          <w:i/>
          <w:lang w:eastAsia="ar-SA"/>
        </w:rPr>
        <w:t>5</w:t>
      </w:r>
    </w:p>
    <w:p w14:paraId="0354B076" w14:textId="77777777" w:rsidR="00C20F9A" w:rsidRPr="00C20F9A" w:rsidRDefault="00C20F9A" w:rsidP="00C20F9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0F9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3025C88" w14:textId="25385790" w:rsidR="00C20F9A" w:rsidRPr="00C20F9A" w:rsidRDefault="00C20F9A" w:rsidP="00C20F9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20F9A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8E4DB1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C20F9A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8E4DB1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CA4BA0D" w14:textId="77777777" w:rsidR="00C20F9A" w:rsidRPr="00C20F9A" w:rsidRDefault="00C20F9A" w:rsidP="00DD1222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C20F9A">
        <w:rPr>
          <w:rFonts w:ascii="Corbel" w:hAnsi="Corbel"/>
          <w:i/>
          <w:sz w:val="20"/>
          <w:szCs w:val="20"/>
          <w:lang w:eastAsia="ar-SA"/>
        </w:rPr>
        <w:t>(skrajne daty</w:t>
      </w:r>
      <w:r w:rsidRPr="00C20F9A">
        <w:rPr>
          <w:rFonts w:ascii="Corbel" w:hAnsi="Corbel"/>
          <w:sz w:val="20"/>
          <w:szCs w:val="20"/>
          <w:lang w:eastAsia="ar-SA"/>
        </w:rPr>
        <w:t>)</w:t>
      </w:r>
    </w:p>
    <w:p w14:paraId="71F5DFBD" w14:textId="29E0709E" w:rsidR="00C20F9A" w:rsidRPr="00C20F9A" w:rsidRDefault="00C20F9A" w:rsidP="00C20F9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20F9A">
        <w:rPr>
          <w:rFonts w:ascii="Corbel" w:hAnsi="Corbel"/>
          <w:sz w:val="20"/>
          <w:szCs w:val="20"/>
          <w:lang w:eastAsia="ar-SA"/>
        </w:rPr>
        <w:t>Rok akademicki 202</w:t>
      </w:r>
      <w:r w:rsidR="008E4DB1">
        <w:rPr>
          <w:rFonts w:ascii="Corbel" w:hAnsi="Corbel"/>
          <w:sz w:val="20"/>
          <w:szCs w:val="20"/>
          <w:lang w:eastAsia="ar-SA"/>
        </w:rPr>
        <w:t>9</w:t>
      </w:r>
      <w:r w:rsidRPr="00C20F9A">
        <w:rPr>
          <w:rFonts w:ascii="Corbel" w:hAnsi="Corbel"/>
          <w:sz w:val="20"/>
          <w:szCs w:val="20"/>
          <w:lang w:eastAsia="ar-SA"/>
        </w:rPr>
        <w:t>/20</w:t>
      </w:r>
      <w:r w:rsidR="008E4DB1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D26AEF5" w:rsidR="0085747A" w:rsidRPr="008E4DB1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E4DB1">
              <w:rPr>
                <w:rFonts w:ascii="Corbel" w:hAnsi="Corbel"/>
                <w:bCs/>
                <w:sz w:val="24"/>
                <w:szCs w:val="24"/>
              </w:rPr>
              <w:t xml:space="preserve">Ścieżka </w:t>
            </w:r>
            <w:r w:rsidR="00CE477A" w:rsidRPr="008E4DB1">
              <w:rPr>
                <w:rFonts w:ascii="Corbel" w:hAnsi="Corbel"/>
                <w:bCs/>
                <w:sz w:val="24"/>
                <w:szCs w:val="24"/>
              </w:rPr>
              <w:t>urzędnicza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079C5263" w:rsidR="0085747A" w:rsidRPr="00B169DF" w:rsidRDefault="008E4D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C6ACB21" w:rsidR="0085747A" w:rsidRPr="00B169DF" w:rsidRDefault="005231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3193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42859F5" w:rsidR="0085747A" w:rsidRPr="00454661" w:rsidRDefault="008F58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6715FA8" w:rsidR="0085747A" w:rsidRPr="00B169DF" w:rsidRDefault="008E4D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Agata Barczewska - Dziobek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862F381" w:rsidR="0085747A" w:rsidRPr="00B169DF" w:rsidRDefault="008E4D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B3B24" w:rsidRPr="001B3B24">
              <w:rPr>
                <w:rFonts w:ascii="Corbel" w:hAnsi="Corbel"/>
                <w:b w:val="0"/>
                <w:sz w:val="24"/>
                <w:szCs w:val="24"/>
              </w:rPr>
              <w:t>r hab. Agata Barczewska - Dziobek, prof. UR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 xml:space="preserve">, mgr Dominika Nowak,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6F14E142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8E4DB1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42D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A42D0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42D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ECDCFCE" w:rsidR="00015B8F" w:rsidRPr="00B169DF" w:rsidRDefault="00A42D03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A42D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246D02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</w:t>
      </w:r>
    </w:p>
    <w:p w14:paraId="29BEE009" w14:textId="77777777" w:rsidR="008E4DB1" w:rsidRPr="00B169DF" w:rsidRDefault="008E4DB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513E5BFF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5C0C1189" w:rsidR="00E960BB" w:rsidRDefault="00967123" w:rsidP="008E4DB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6098A30" w14:textId="77777777" w:rsidR="00DD0EF7" w:rsidRDefault="00DD0EF7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2863BAE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8E4DB1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0CDE8FC6" w14:textId="77777777" w:rsidR="00A42D03" w:rsidRPr="00B169DF" w:rsidRDefault="00A42D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169DF" w14:paraId="170821A1" w14:textId="77777777" w:rsidTr="008E4DB1">
        <w:tc>
          <w:tcPr>
            <w:tcW w:w="9349" w:type="dxa"/>
          </w:tcPr>
          <w:p w14:paraId="1BB8AE6C" w14:textId="0F33BB95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</w:t>
            </w:r>
            <w:r w:rsidR="00087D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administracyjne, prawo pracy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01F4F7C" w:rsidR="0085747A" w:rsidRPr="00B169DF" w:rsidRDefault="00E91E8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26CD0A09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 xml:space="preserve">wiedzę i umiejętności dotyczące mechanizmów i procedur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>prawa urzędniczego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53EEBE64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zawodów </w:t>
            </w:r>
            <w:r w:rsidR="001B3B24">
              <w:rPr>
                <w:rFonts w:ascii="Corbel" w:hAnsi="Corbel"/>
                <w:b w:val="0"/>
                <w:sz w:val="24"/>
                <w:szCs w:val="24"/>
              </w:rPr>
              <w:t xml:space="preserve">stanowiących </w:t>
            </w:r>
            <w:r w:rsidR="001B3B24" w:rsidRPr="001B3B24">
              <w:rPr>
                <w:rFonts w:ascii="Corbel" w:hAnsi="Corbel"/>
                <w:b w:val="0"/>
                <w:sz w:val="24"/>
                <w:szCs w:val="24"/>
              </w:rPr>
              <w:t>aparat wykonawczy organów państwa</w:t>
            </w:r>
          </w:p>
        </w:tc>
      </w:tr>
      <w:tr w:rsidR="001B3B24" w:rsidRPr="00B169DF" w14:paraId="040E9E3B" w14:textId="77777777" w:rsidTr="00923D7D">
        <w:tc>
          <w:tcPr>
            <w:tcW w:w="851" w:type="dxa"/>
            <w:vAlign w:val="center"/>
          </w:tcPr>
          <w:p w14:paraId="7815A566" w14:textId="7FD5B55E" w:rsidR="001B3B24" w:rsidRDefault="001B3B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1772D37" w14:textId="211F7EC9" w:rsidR="001B3B24" w:rsidRDefault="001B3B24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Uzyskać wiadomości na temat 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 xml:space="preserve">zatrudnienia w administracji publicznej: samorządowej, rządowej oraz państwowej </w:t>
            </w:r>
            <w:r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pozarządowej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1B3B2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15CDC4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605C20E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387A9AF2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instytucji procesu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Polsce</w:t>
            </w:r>
          </w:p>
        </w:tc>
        <w:tc>
          <w:tcPr>
            <w:tcW w:w="2554" w:type="dxa"/>
          </w:tcPr>
          <w:p w14:paraId="43C86AB6" w14:textId="28FE0584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5297099C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implementacji do polskiego porządku prawnego  prawa UE</w:t>
            </w:r>
          </w:p>
        </w:tc>
        <w:tc>
          <w:tcPr>
            <w:tcW w:w="2554" w:type="dxa"/>
          </w:tcPr>
          <w:p w14:paraId="5F66D69A" w14:textId="34264FBA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709A7B54" w14:textId="1748FECD" w:rsidR="00781CC7" w:rsidRDefault="00781CC7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sprawnie siatką terminologiczną z zakresu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prawa </w:t>
            </w:r>
            <w:r w:rsidR="00007222">
              <w:rPr>
                <w:rFonts w:ascii="Corbel" w:hAnsi="Corbel"/>
                <w:b w:val="0"/>
                <w:smallCaps w:val="0"/>
                <w:szCs w:val="24"/>
              </w:rPr>
              <w:t>urzędniczego</w:t>
            </w:r>
          </w:p>
        </w:tc>
        <w:tc>
          <w:tcPr>
            <w:tcW w:w="2554" w:type="dxa"/>
          </w:tcPr>
          <w:p w14:paraId="717A4245" w14:textId="3CCD63F1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6605CA85" w14:textId="721FCA19" w:rsidR="00781CC7" w:rsidRPr="00781CC7" w:rsidRDefault="00781CC7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</w:p>
          <w:p w14:paraId="014338B5" w14:textId="10E7DB82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zatrudnienia w administracji publicznej</w:t>
            </w:r>
          </w:p>
        </w:tc>
        <w:tc>
          <w:tcPr>
            <w:tcW w:w="2554" w:type="dxa"/>
          </w:tcPr>
          <w:p w14:paraId="0AE328FC" w14:textId="2E7FF86E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5535B5ED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stosowania prawa w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554" w:type="dxa"/>
          </w:tcPr>
          <w:p w14:paraId="0A353461" w14:textId="7E6A72AB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375A4A3C" w14:textId="54BDFABD" w:rsidR="00781CC7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0EA63197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prawnego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, formułowania ocen dotyczących jakości uregulowań prawnych oraz prowadzenia debaty poświęconej zagadnieniom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 xml:space="preserve">związanym z prawem </w:t>
            </w:r>
            <w:r w:rsidR="00A42D03">
              <w:rPr>
                <w:rFonts w:ascii="Corbel" w:hAnsi="Corbel"/>
                <w:b w:val="0"/>
                <w:smallCaps w:val="0"/>
                <w:szCs w:val="24"/>
              </w:rPr>
              <w:t>urzędniczym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4AE793D9" w14:textId="2B37AD82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 jak wygląda praca w 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>apara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cie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wykonawczy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1B3B24" w:rsidRPr="001B3B24">
              <w:rPr>
                <w:rFonts w:ascii="Corbel" w:hAnsi="Corbel"/>
                <w:b w:val="0"/>
                <w:smallCaps w:val="0"/>
                <w:szCs w:val="24"/>
              </w:rPr>
              <w:t xml:space="preserve"> organów państwa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 xml:space="preserve">, zna podstawowe zasady funkcjonowania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zawodów administracji publicznej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4091485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znaczenia norm etycznych w pracy </w:t>
            </w:r>
            <w:r w:rsidR="001B3B24">
              <w:rPr>
                <w:rFonts w:ascii="Corbel" w:hAnsi="Corbel"/>
                <w:b w:val="0"/>
                <w:smallCaps w:val="0"/>
                <w:szCs w:val="24"/>
              </w:rPr>
              <w:t>urzędniczej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B2DE7D" w14:textId="77777777" w:rsidR="008E4DB1" w:rsidRDefault="008E4DB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001F590" w14:textId="4795ED06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748D4D1" w14:textId="77777777" w:rsidR="008E4DB1" w:rsidRDefault="008E4DB1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DB2869C" w14:textId="0A4D2017" w:rsidR="0008556F" w:rsidRPr="00174234" w:rsidRDefault="0008556F" w:rsidP="0017423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174234">
        <w:rPr>
          <w:rFonts w:ascii="Corbel" w:hAnsi="Corbel"/>
          <w:sz w:val="24"/>
          <w:szCs w:val="24"/>
        </w:rPr>
        <w:t>- nie dotyczy</w:t>
      </w:r>
    </w:p>
    <w:p w14:paraId="35BBDEAC" w14:textId="77221502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</w:t>
      </w:r>
      <w:r w:rsidR="008E4DB1">
        <w:rPr>
          <w:rFonts w:ascii="Corbel" w:hAnsi="Corbel"/>
          <w:sz w:val="24"/>
          <w:szCs w:val="24"/>
        </w:rPr>
        <w:t xml:space="preserve">  </w:t>
      </w:r>
      <w:r>
        <w:rPr>
          <w:rFonts w:ascii="Corbel" w:hAnsi="Corbel"/>
          <w:sz w:val="24"/>
          <w:szCs w:val="24"/>
        </w:rPr>
        <w:t xml:space="preserve">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5BF0569F" w:rsidR="0008556F" w:rsidRPr="00007222" w:rsidRDefault="00007222" w:rsidP="000072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08556F" w:rsidRPr="00007222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 w:rsidRPr="00007222">
              <w:rPr>
                <w:rFonts w:ascii="Corbel" w:hAnsi="Corbel"/>
                <w:sz w:val="24"/>
                <w:szCs w:val="24"/>
              </w:rPr>
              <w:t>administracji publicznej: samorządowej, rządowej oraz państwowej (pozarządowej).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1E9EBE91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07222">
              <w:rPr>
                <w:rFonts w:ascii="Corbel" w:hAnsi="Corbel"/>
                <w:sz w:val="24"/>
                <w:szCs w:val="24"/>
              </w:rPr>
              <w:t>Pojęcie prawa urzędniczego i jego prawnych regulacji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73CC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007222">
              <w:rPr>
                <w:rFonts w:ascii="Corbel" w:hAnsi="Corbel"/>
                <w:sz w:val="24"/>
                <w:szCs w:val="24"/>
              </w:rPr>
              <w:t>Z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 xml:space="preserve">atrudnione na stanowiskach urzędniczych w administracji rządowej (członków korpusu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5F66711" w14:textId="5D52909C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</w:t>
            </w:r>
            <w:r w:rsidRPr="00007222">
              <w:rPr>
                <w:rFonts w:ascii="Corbel" w:hAnsi="Corbel"/>
                <w:sz w:val="24"/>
                <w:szCs w:val="24"/>
              </w:rPr>
              <w:t>użby cywilnej i służby zagranicznej)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3D1" w14:textId="77777777" w:rsidR="00007222" w:rsidRDefault="0008556F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007222">
              <w:rPr>
                <w:rFonts w:ascii="Corbel" w:hAnsi="Corbel"/>
                <w:sz w:val="24"/>
                <w:szCs w:val="24"/>
              </w:rPr>
              <w:t xml:space="preserve">Zatrudnione na stanowiskach urzędniczych w </w:t>
            </w:r>
            <w:r w:rsidR="00007222" w:rsidRPr="00007222">
              <w:rPr>
                <w:rFonts w:ascii="Corbel" w:hAnsi="Corbel"/>
                <w:sz w:val="24"/>
                <w:szCs w:val="24"/>
              </w:rPr>
              <w:t>samorządowej (pracowników</w:t>
            </w:r>
          </w:p>
          <w:p w14:paraId="387C8CF2" w14:textId="2D44ADC8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222">
              <w:rPr>
                <w:rFonts w:ascii="Corbel" w:hAnsi="Corbel"/>
                <w:sz w:val="24"/>
                <w:szCs w:val="24"/>
              </w:rPr>
              <w:t>samorządowych)</w:t>
            </w:r>
          </w:p>
        </w:tc>
      </w:tr>
      <w:tr w:rsidR="0008556F" w14:paraId="2C0C1C8F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123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Zatrudnione na stanowiskach urzędniczych w </w:t>
            </w:r>
            <w:r w:rsidRPr="00007222">
              <w:rPr>
                <w:rFonts w:ascii="Corbel" w:hAnsi="Corbel"/>
                <w:sz w:val="24"/>
                <w:szCs w:val="24"/>
              </w:rPr>
              <w:t xml:space="preserve">pozostałych urzędach państwowych </w:t>
            </w:r>
          </w:p>
          <w:p w14:paraId="3F7191C7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(urzędników państwowych zatrudnionych np. w Kancelarii Sejmu, Senatu, Prezydenta RP,</w:t>
            </w:r>
          </w:p>
          <w:p w14:paraId="09160009" w14:textId="699CCD01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Biura RPO)</w:t>
            </w:r>
          </w:p>
        </w:tc>
      </w:tr>
      <w:tr w:rsidR="0008556F" w14:paraId="723DD8C4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5B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Zatrudnione </w:t>
            </w:r>
            <w:r w:rsidRPr="00007222">
              <w:rPr>
                <w:rFonts w:ascii="Corbel" w:hAnsi="Corbel"/>
                <w:sz w:val="24"/>
                <w:szCs w:val="24"/>
              </w:rPr>
              <w:t>w urzędach na innych niż urzędniczych stanowiskach pracy (np. na</w:t>
            </w:r>
          </w:p>
          <w:p w14:paraId="74C25AE5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007222">
              <w:rPr>
                <w:rFonts w:ascii="Corbel" w:hAnsi="Corbel"/>
                <w:sz w:val="24"/>
                <w:szCs w:val="24"/>
              </w:rPr>
              <w:t>tanowiskach obsługi), funkcjonariusze służb państwowych tzw. mundurowych (Straż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3D985F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Graniczna, Służba Więzienna, Służba Celno-Skarbowa, Policja, Państwowa Straż Pożarna,</w:t>
            </w:r>
          </w:p>
          <w:p w14:paraId="11484A31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Służba Ochrony Państwa, Agencja Bezpieczeństwa Wewnętrznego, Centralne Biuro</w:t>
            </w:r>
          </w:p>
          <w:p w14:paraId="105FFA3D" w14:textId="77777777" w:rsidR="00007222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 xml:space="preserve"> Antykorupcyjne, Agencja Wywiadu i Straż Marszałkowska oraz wojsko), sędziowie </w:t>
            </w:r>
          </w:p>
          <w:p w14:paraId="67B051C5" w14:textId="1D52E676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07222">
              <w:rPr>
                <w:rFonts w:ascii="Corbel" w:hAnsi="Corbel"/>
                <w:sz w:val="24"/>
                <w:szCs w:val="24"/>
              </w:rPr>
              <w:t>i prokuratorzy.</w:t>
            </w:r>
          </w:p>
        </w:tc>
      </w:tr>
      <w:tr w:rsidR="0008556F" w14:paraId="427CEEC7" w14:textId="77777777" w:rsidTr="0000722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128" w14:textId="503693DD" w:rsidR="0008556F" w:rsidRDefault="00007222" w:rsidP="00007222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196BD" w14:textId="1F49C189" w:rsidR="00E67016" w:rsidRPr="008E4DB1" w:rsidRDefault="00454661" w:rsidP="008E4DB1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8E4DB1">
        <w:rPr>
          <w:rFonts w:ascii="Corbel" w:hAnsi="Corbel"/>
          <w:b w:val="0"/>
          <w:smallCaps w:val="0"/>
          <w:szCs w:val="24"/>
        </w:rPr>
        <w:t xml:space="preserve">Praca w grupach, dyskusja panelowa, prezentacja referatów </w:t>
      </w:r>
    </w:p>
    <w:p w14:paraId="5608EB32" w14:textId="16337B4D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8E4DB1">
        <w:trPr>
          <w:trHeight w:val="391"/>
        </w:trPr>
        <w:tc>
          <w:tcPr>
            <w:tcW w:w="1962" w:type="dxa"/>
            <w:vAlign w:val="center"/>
          </w:tcPr>
          <w:p w14:paraId="6267168D" w14:textId="67B49B0A" w:rsidR="0085747A" w:rsidRPr="00B169DF" w:rsidRDefault="008E4DB1" w:rsidP="008E4D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EK_01 - EK_08</w:t>
            </w:r>
          </w:p>
        </w:tc>
        <w:tc>
          <w:tcPr>
            <w:tcW w:w="5441" w:type="dxa"/>
            <w:vAlign w:val="center"/>
          </w:tcPr>
          <w:p w14:paraId="27D90EF1" w14:textId="76E4B9E3" w:rsidR="0085747A" w:rsidRPr="00E67016" w:rsidRDefault="003570F8" w:rsidP="008E4D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4D1F06B9" w14:textId="73DDD4B5" w:rsidR="0085747A" w:rsidRPr="00B169DF" w:rsidRDefault="005F6FA6" w:rsidP="008E4D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190373CB" w14:textId="6C01A20D" w:rsidR="00DD1222" w:rsidRDefault="00DD122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637754A7" w14:textId="5FB40A7E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2BB5D64F" w14:textId="5960C924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B169DF" w14:paraId="128DDC9A" w14:textId="77777777" w:rsidTr="008E4DB1">
        <w:tc>
          <w:tcPr>
            <w:tcW w:w="5274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8E4DB1">
        <w:tc>
          <w:tcPr>
            <w:tcW w:w="5274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8E4DB1">
        <w:tc>
          <w:tcPr>
            <w:tcW w:w="5274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8E4DB1">
        <w:tc>
          <w:tcPr>
            <w:tcW w:w="5274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8E4DB1">
        <w:tc>
          <w:tcPr>
            <w:tcW w:w="5274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8E4DB1">
        <w:trPr>
          <w:trHeight w:val="310"/>
        </w:trPr>
        <w:tc>
          <w:tcPr>
            <w:tcW w:w="5274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8E4DB1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686"/>
      </w:tblGrid>
      <w:tr w:rsidR="0085747A" w:rsidRPr="00B169DF" w14:paraId="638E76A1" w14:textId="77777777" w:rsidTr="008E4DB1">
        <w:trPr>
          <w:trHeight w:val="397"/>
        </w:trPr>
        <w:tc>
          <w:tcPr>
            <w:tcW w:w="3827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86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8E4DB1">
        <w:trPr>
          <w:trHeight w:val="397"/>
        </w:trPr>
        <w:tc>
          <w:tcPr>
            <w:tcW w:w="3827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86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8E4DB1">
        <w:trPr>
          <w:trHeight w:val="731"/>
        </w:trPr>
        <w:tc>
          <w:tcPr>
            <w:tcW w:w="7513" w:type="dxa"/>
            <w:vAlign w:val="center"/>
          </w:tcPr>
          <w:p w14:paraId="0A7557E3" w14:textId="0D807FF7" w:rsidR="0085747A" w:rsidRPr="008E4DB1" w:rsidRDefault="0085747A" w:rsidP="008E4D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E4DB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B544F6A" w14:textId="4EBF94B7" w:rsidR="00324D1A" w:rsidRPr="00324D1A" w:rsidRDefault="0047250E" w:rsidP="008E4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C93CF1" w:rsidRPr="00C93CF1">
              <w:rPr>
                <w:rFonts w:ascii="Corbel" w:hAnsi="Corbel"/>
                <w:b w:val="0"/>
                <w:smallCaps w:val="0"/>
                <w:szCs w:val="24"/>
              </w:rPr>
              <w:t xml:space="preserve">E. Ura, Prawo urzędnicze, Warszawa 2012. </w:t>
            </w:r>
          </w:p>
        </w:tc>
      </w:tr>
      <w:tr w:rsidR="0085747A" w:rsidRPr="00B169DF" w14:paraId="4A80EC96" w14:textId="77777777" w:rsidTr="008E4DB1">
        <w:trPr>
          <w:trHeight w:val="1563"/>
        </w:trPr>
        <w:tc>
          <w:tcPr>
            <w:tcW w:w="7513" w:type="dxa"/>
            <w:vAlign w:val="center"/>
          </w:tcPr>
          <w:p w14:paraId="6769CC29" w14:textId="61386B93" w:rsidR="000A0FBC" w:rsidRPr="008E4DB1" w:rsidRDefault="000A0FBC" w:rsidP="008E4DB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8E4DB1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14:paraId="38EBECE1" w14:textId="083C4D9B" w:rsidR="00C93CF1" w:rsidRPr="00987292" w:rsidRDefault="008E4DB1" w:rsidP="008E4DB1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176" w:hanging="176"/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 xml:space="preserve"> </w:t>
            </w:r>
            <w:r w:rsidR="00C93CF1"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="00C93CF1"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>Stelina</w:t>
            </w:r>
            <w:proofErr w:type="spellEnd"/>
            <w:r w:rsidR="00C93CF1" w:rsidRPr="00987292"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  <w:t>, Prawo urzędnicze, Warszawa 2017,</w:t>
            </w:r>
          </w:p>
          <w:p w14:paraId="0CA5EE8B" w14:textId="0C79E31E" w:rsidR="00C93CF1" w:rsidRPr="00987292" w:rsidRDefault="008E4DB1" w:rsidP="008E4DB1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Corbel" w:eastAsia="Times New Roman" w:hAnsi="Corbel" w:cs="Arial"/>
                <w:color w:val="202122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3CF1" w:rsidRPr="00987292">
              <w:rPr>
                <w:rFonts w:ascii="Corbel" w:hAnsi="Corbel"/>
                <w:sz w:val="24"/>
                <w:szCs w:val="24"/>
              </w:rPr>
              <w:t>T. Górzyńska, Polskie prawo urzędnicze – kryzys tożsamości, Warszawa 2016 ,</w:t>
            </w:r>
          </w:p>
          <w:p w14:paraId="4596EFF9" w14:textId="3B0AA507" w:rsidR="0047250E" w:rsidRPr="00C93CF1" w:rsidRDefault="008E4DB1" w:rsidP="008E4DB1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pacing w:before="100" w:beforeAutospacing="1" w:after="24" w:line="240" w:lineRule="auto"/>
              <w:ind w:left="173" w:hanging="173"/>
              <w:rPr>
                <w:rFonts w:ascii="Arial" w:eastAsia="Times New Roman" w:hAnsi="Arial" w:cs="Arial"/>
                <w:color w:val="202122"/>
                <w:sz w:val="21"/>
                <w:szCs w:val="21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3CF1" w:rsidRPr="00987292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C93CF1" w:rsidRPr="00987292">
              <w:rPr>
                <w:rFonts w:ascii="Corbel" w:hAnsi="Corbel"/>
                <w:sz w:val="24"/>
                <w:szCs w:val="24"/>
              </w:rPr>
              <w:t>Dubowik</w:t>
            </w:r>
            <w:proofErr w:type="spellEnd"/>
            <w:r w:rsidR="00C93CF1" w:rsidRPr="00987292">
              <w:rPr>
                <w:rFonts w:ascii="Corbel" w:hAnsi="Corbel"/>
                <w:sz w:val="24"/>
                <w:szCs w:val="24"/>
              </w:rPr>
              <w:t>, Ł. Pisarczyk, Prawo urzędnicze, Warszawa 2011,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4A9E" w14:textId="77777777" w:rsidR="006C0B52" w:rsidRDefault="006C0B52" w:rsidP="00C16ABF">
      <w:pPr>
        <w:spacing w:after="0" w:line="240" w:lineRule="auto"/>
      </w:pPr>
      <w:r>
        <w:separator/>
      </w:r>
    </w:p>
  </w:endnote>
  <w:endnote w:type="continuationSeparator" w:id="0">
    <w:p w14:paraId="52EC7F5C" w14:textId="77777777" w:rsidR="006C0B52" w:rsidRDefault="006C0B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D8BC4" w14:textId="77777777" w:rsidR="006C0B52" w:rsidRDefault="006C0B52" w:rsidP="00C16ABF">
      <w:pPr>
        <w:spacing w:after="0" w:line="240" w:lineRule="auto"/>
      </w:pPr>
      <w:r>
        <w:separator/>
      </w:r>
    </w:p>
  </w:footnote>
  <w:footnote w:type="continuationSeparator" w:id="0">
    <w:p w14:paraId="4D9E263A" w14:textId="77777777" w:rsidR="006C0B52" w:rsidRDefault="006C0B52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4588"/>
    <w:multiLevelType w:val="hybridMultilevel"/>
    <w:tmpl w:val="68A86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6006E"/>
    <w:multiLevelType w:val="hybridMultilevel"/>
    <w:tmpl w:val="5CE42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E58"/>
    <w:multiLevelType w:val="multilevel"/>
    <w:tmpl w:val="9EDE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bel" w:eastAsia="Calibri" w:hAnsi="Corbel" w:cs="Times New Roman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4625819">
    <w:abstractNumId w:val="3"/>
  </w:num>
  <w:num w:numId="2" w16cid:durableId="13102123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0582431">
    <w:abstractNumId w:val="0"/>
  </w:num>
  <w:num w:numId="4" w16cid:durableId="57480517">
    <w:abstractNumId w:val="1"/>
  </w:num>
  <w:num w:numId="5" w16cid:durableId="181980591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222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87D99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D273A"/>
    <w:rsid w:val="000F1C57"/>
    <w:rsid w:val="000F5615"/>
    <w:rsid w:val="000F73D2"/>
    <w:rsid w:val="00103EE4"/>
    <w:rsid w:val="001045A1"/>
    <w:rsid w:val="00120A9D"/>
    <w:rsid w:val="00124BFF"/>
    <w:rsid w:val="0012560E"/>
    <w:rsid w:val="00127108"/>
    <w:rsid w:val="00134B13"/>
    <w:rsid w:val="0014165A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4234"/>
    <w:rsid w:val="00176083"/>
    <w:rsid w:val="0018530D"/>
    <w:rsid w:val="00192F37"/>
    <w:rsid w:val="001A70D2"/>
    <w:rsid w:val="001B3B24"/>
    <w:rsid w:val="001B63C4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70ACE"/>
    <w:rsid w:val="00281FF2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1843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61EFC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193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6E85"/>
    <w:rsid w:val="005F31D2"/>
    <w:rsid w:val="005F44E1"/>
    <w:rsid w:val="005F6FA6"/>
    <w:rsid w:val="005F76A3"/>
    <w:rsid w:val="0061029B"/>
    <w:rsid w:val="00617230"/>
    <w:rsid w:val="00621CE1"/>
    <w:rsid w:val="00627FC9"/>
    <w:rsid w:val="00647FA8"/>
    <w:rsid w:val="00650C5F"/>
    <w:rsid w:val="00654934"/>
    <w:rsid w:val="00660DC2"/>
    <w:rsid w:val="006620D9"/>
    <w:rsid w:val="00671958"/>
    <w:rsid w:val="00675843"/>
    <w:rsid w:val="00696477"/>
    <w:rsid w:val="006C0B52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DB1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292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E6E9C"/>
    <w:rsid w:val="009F3C5C"/>
    <w:rsid w:val="009F4610"/>
    <w:rsid w:val="00A00ECC"/>
    <w:rsid w:val="00A155EE"/>
    <w:rsid w:val="00A2245B"/>
    <w:rsid w:val="00A30110"/>
    <w:rsid w:val="00A36899"/>
    <w:rsid w:val="00A371F6"/>
    <w:rsid w:val="00A42D03"/>
    <w:rsid w:val="00A43BF6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F9A"/>
    <w:rsid w:val="00C26CB7"/>
    <w:rsid w:val="00C324C1"/>
    <w:rsid w:val="00C36992"/>
    <w:rsid w:val="00C4202A"/>
    <w:rsid w:val="00C47C72"/>
    <w:rsid w:val="00C56036"/>
    <w:rsid w:val="00C5791D"/>
    <w:rsid w:val="00C60855"/>
    <w:rsid w:val="00C61DC5"/>
    <w:rsid w:val="00C66FB8"/>
    <w:rsid w:val="00C67E92"/>
    <w:rsid w:val="00C70A26"/>
    <w:rsid w:val="00C766DF"/>
    <w:rsid w:val="00C93CF1"/>
    <w:rsid w:val="00C94B98"/>
    <w:rsid w:val="00CA2B96"/>
    <w:rsid w:val="00CA5089"/>
    <w:rsid w:val="00CD6897"/>
    <w:rsid w:val="00CE477A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D0EF7"/>
    <w:rsid w:val="00DD1222"/>
    <w:rsid w:val="00DE09C0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2722"/>
    <w:rsid w:val="00E431A9"/>
    <w:rsid w:val="00E433F0"/>
    <w:rsid w:val="00E51E44"/>
    <w:rsid w:val="00E63348"/>
    <w:rsid w:val="00E67016"/>
    <w:rsid w:val="00E742AA"/>
    <w:rsid w:val="00E77E88"/>
    <w:rsid w:val="00E8107D"/>
    <w:rsid w:val="00E91E8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BABA-2743-4936-AB97-6C4887F5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1</Pages>
  <Words>844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12</cp:revision>
  <cp:lastPrinted>2025-12-09T08:44:00Z</cp:lastPrinted>
  <dcterms:created xsi:type="dcterms:W3CDTF">2023-10-18T10:23:00Z</dcterms:created>
  <dcterms:modified xsi:type="dcterms:W3CDTF">2025-12-09T08:44:00Z</dcterms:modified>
</cp:coreProperties>
</file>